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and South Pembrokeshire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and South Pembrokeshire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and South Pembrokeshire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and South Pembrokeshire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and South Pembrokeshire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and South Pembrokeshire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Mid and South Pembrokeshire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and South Pembrokeshire is estimated to be </w:t>
      </w:r>
      <w:r w:rsidRPr="00773DF7">
        <w:rPr>
          <w:rFonts w:ascii="Libre Franklin Light" w:eastAsia="Times New Roman" w:hAnsi="Libre Franklin Light" w:cs="Calibri Light"/>
          <w:b/>
          <w:bCs/>
          <w:color w:val="C45911" w:themeColor="accent2" w:themeShade="BF"/>
        </w:rPr>
        <w:t xml:space="preserve">£996,255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and South Pembrokeshire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and South Pembrokeshire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and South Pembrokeshire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and South Pembrokeshire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and South Pembrok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and South Pembrokeshire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and South Pembrok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and South Pembrokeshire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and South Pembrok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and South Pembrokeshire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and South Pembrokeshire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and South Pembrokeshire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and South Pembrokeshire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and South Pembrokeshire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and South Pembrokeshire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£996,255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and South Pembrokeshire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£335,591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£24,041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£601,239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£996,255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and South Pembrokeshire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and South Pembrokeshire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and South Pembrokeshire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and South Pembrokeshire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and South Pembrokeshire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and South Pembrokeshire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and South Pembrokeshire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and South Pembrokeshire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2F4C014-DD12-4FF4-A4D3-6B57948813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